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6A349" w14:textId="40FCFBFD" w:rsidR="00BA00AB" w:rsidRDefault="002E14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VIOLET</w:t>
      </w:r>
      <w:r>
        <w:rPr>
          <w:rFonts w:ascii="Times New Roman" w:hAnsi="Times New Roman" w:cs="Times New Roman"/>
          <w:sz w:val="24"/>
          <w:szCs w:val="24"/>
        </w:rPr>
        <w:t xml:space="preserve">      (fl.1455)</w:t>
      </w:r>
    </w:p>
    <w:p w14:paraId="445BEC88" w14:textId="3D2E06A7" w:rsidR="002E1458" w:rsidRDefault="002E14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9C1FD93" w14:textId="1229C021" w:rsidR="002E1458" w:rsidRDefault="002E14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C6FA7" w14:textId="66144650" w:rsidR="002E1458" w:rsidRDefault="002E14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396A4" w14:textId="77777777" w:rsidR="002E1458" w:rsidRDefault="002E1458" w:rsidP="002E1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Oct.1455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elected constable of Aldersgate Ward.</w:t>
      </w:r>
    </w:p>
    <w:p w14:paraId="4F16F9A7" w14:textId="1CD6E1E1" w:rsidR="002E1458" w:rsidRDefault="002E1458" w:rsidP="002E1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(“Journals of the Common Council and Court of Aldermen” vol.V f.</w:t>
      </w:r>
      <w:r>
        <w:rPr>
          <w:rFonts w:ascii="Times New Roman" w:hAnsi="Times New Roman" w:cs="Times New Roman"/>
          <w:sz w:val="24"/>
          <w:szCs w:val="24"/>
        </w:rPr>
        <w:t>268 v)</w:t>
      </w:r>
    </w:p>
    <w:p w14:paraId="3F74610C" w14:textId="77777777" w:rsidR="002E1458" w:rsidRDefault="002E1458" w:rsidP="002E1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BD9FB" w14:textId="77777777" w:rsidR="002E1458" w:rsidRDefault="002E1458" w:rsidP="002E1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A65D1B" w14:textId="77777777" w:rsidR="002E1458" w:rsidRPr="008612F0" w:rsidRDefault="002E1458" w:rsidP="002E1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p w14:paraId="32DA5370" w14:textId="044EB672" w:rsidR="002E1458" w:rsidRPr="002E1458" w:rsidRDefault="002E14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E1458" w:rsidRPr="002E14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A5DC" w14:textId="77777777" w:rsidR="002E1458" w:rsidRDefault="002E1458" w:rsidP="009139A6">
      <w:r>
        <w:separator/>
      </w:r>
    </w:p>
  </w:endnote>
  <w:endnote w:type="continuationSeparator" w:id="0">
    <w:p w14:paraId="724CA9ED" w14:textId="77777777" w:rsidR="002E1458" w:rsidRDefault="002E14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3FD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8CF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2E1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331E9" w14:textId="77777777" w:rsidR="002E1458" w:rsidRDefault="002E1458" w:rsidP="009139A6">
      <w:r>
        <w:separator/>
      </w:r>
    </w:p>
  </w:footnote>
  <w:footnote w:type="continuationSeparator" w:id="0">
    <w:p w14:paraId="02647322" w14:textId="77777777" w:rsidR="002E1458" w:rsidRDefault="002E14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64D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C6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A2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58"/>
    <w:rsid w:val="000666E0"/>
    <w:rsid w:val="002510B7"/>
    <w:rsid w:val="002E145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245C5"/>
  <w15:chartTrackingRefBased/>
  <w15:docId w15:val="{8ECDC824-FEA9-4BC7-96E7-A7AF9072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2022-02-09T21:23:00Z</dcterms:created>
  <dcterms:modified xsi:type="dcterms:W3CDTF">2022-02-09T21:27:00Z</dcterms:modified>
</cp:coreProperties>
</file>